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4CD2" w14:textId="77777777" w:rsidR="00DC752D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1DFD89F" w14:textId="77777777" w:rsidR="00DC752D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63EC7" w14:textId="77777777" w:rsidR="00DC752D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32B3D" w14:textId="77777777" w:rsidR="00DC752D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Stogursey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14:paraId="203E9FEC" w14:textId="77777777" w:rsidR="00DC752D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1D89F5A1" w14:textId="77777777" w:rsidR="00DC752D" w:rsidRDefault="00DC752D" w:rsidP="00DC752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A0F39C" w14:textId="77777777" w:rsidR="00DC752D" w:rsidRDefault="00DC752D" w:rsidP="00DC752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p.29)</w:t>
      </w:r>
    </w:p>
    <w:p w14:paraId="49AE8482" w14:textId="77777777" w:rsidR="00DC752D" w:rsidRDefault="00DC752D" w:rsidP="00DC752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1E4B17" w14:textId="77777777" w:rsidR="00DC752D" w:rsidRDefault="00DC752D" w:rsidP="00DC752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337F5A" w14:textId="77777777" w:rsidR="00DC752D" w:rsidRPr="007468BF" w:rsidRDefault="00DC752D" w:rsidP="00DC75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1F228A03" w14:textId="02A9A346" w:rsidR="00BA00AB" w:rsidRPr="00DC752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75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28B54" w14:textId="77777777" w:rsidR="00DC752D" w:rsidRDefault="00DC752D" w:rsidP="009139A6">
      <w:r>
        <w:separator/>
      </w:r>
    </w:p>
  </w:endnote>
  <w:endnote w:type="continuationSeparator" w:id="0">
    <w:p w14:paraId="1AA967FE" w14:textId="77777777" w:rsidR="00DC752D" w:rsidRDefault="00DC75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520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E1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87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55502" w14:textId="77777777" w:rsidR="00DC752D" w:rsidRDefault="00DC752D" w:rsidP="009139A6">
      <w:r>
        <w:separator/>
      </w:r>
    </w:p>
  </w:footnote>
  <w:footnote w:type="continuationSeparator" w:id="0">
    <w:p w14:paraId="3AF53D92" w14:textId="77777777" w:rsidR="00DC752D" w:rsidRDefault="00DC75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7C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62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6E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52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752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E4B26"/>
  <w15:chartTrackingRefBased/>
  <w15:docId w15:val="{30D4FFB2-E465-4320-AB17-167F6E68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2022-02-17T19:40:00Z</dcterms:created>
  <dcterms:modified xsi:type="dcterms:W3CDTF">2022-02-17T19:43:00Z</dcterms:modified>
</cp:coreProperties>
</file>